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D10E" w14:textId="1063DE65" w:rsidR="0078544A" w:rsidRDefault="0078544A" w:rsidP="00785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 w:rsidR="00D817B8">
        <w:fldChar w:fldCharType="begin"/>
      </w:r>
      <w:r w:rsidR="00D817B8">
        <w:instrText xml:space="preserve"> DOCPROPERTY  TSG/WGRef  \* MERGEFORMAT </w:instrText>
      </w:r>
      <w:r w:rsidR="00D817B8">
        <w:fldChar w:fldCharType="separate"/>
      </w:r>
      <w:r>
        <w:rPr>
          <w:b/>
          <w:noProof/>
          <w:sz w:val="24"/>
        </w:rPr>
        <w:t>RAN5</w:t>
      </w:r>
      <w:r w:rsidR="00D817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D60EF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817B8">
        <w:fldChar w:fldCharType="begin"/>
      </w:r>
      <w:r w:rsidR="00D817B8">
        <w:instrText xml:space="preserve"> DOCPROPERTY  Tdoc#  \* MERGEFORMAT </w:instrText>
      </w:r>
      <w:r w:rsidR="00D817B8">
        <w:fldChar w:fldCharType="separate"/>
      </w:r>
      <w:r w:rsidRPr="009F4871">
        <w:t xml:space="preserve"> </w:t>
      </w:r>
      <w:r w:rsidR="005A1918" w:rsidRPr="005A1918">
        <w:rPr>
          <w:b/>
          <w:i/>
          <w:noProof/>
          <w:sz w:val="28"/>
        </w:rPr>
        <w:t>R5-2539</w:t>
      </w:r>
      <w:r w:rsidR="00E34FF7">
        <w:rPr>
          <w:b/>
          <w:i/>
          <w:noProof/>
          <w:sz w:val="28"/>
        </w:rPr>
        <w:t>43</w:t>
      </w:r>
      <w:r w:rsidRPr="00707DF0">
        <w:rPr>
          <w:b/>
          <w:i/>
          <w:noProof/>
          <w:sz w:val="28"/>
        </w:rPr>
        <w:t xml:space="preserve"> </w:t>
      </w:r>
      <w:r w:rsidR="00D817B8">
        <w:rPr>
          <w:b/>
          <w:i/>
          <w:noProof/>
          <w:sz w:val="28"/>
        </w:rPr>
        <w:fldChar w:fldCharType="end"/>
      </w:r>
    </w:p>
    <w:p w14:paraId="4BD5D325" w14:textId="37BDA482" w:rsidR="00E61721" w:rsidRPr="0022434D" w:rsidRDefault="00D60EFA" w:rsidP="0078544A">
      <w:pPr>
        <w:pStyle w:val="CRCoverPage"/>
        <w:outlineLvl w:val="0"/>
        <w:rPr>
          <w:b/>
          <w:noProof/>
          <w:sz w:val="24"/>
        </w:rPr>
      </w:pPr>
      <w:r w:rsidRPr="005C49CA">
        <w:rPr>
          <w:b/>
          <w:noProof/>
          <w:sz w:val="24"/>
        </w:rPr>
        <w:t>Bengaluru, India</w:t>
      </w:r>
      <w:r w:rsidRPr="0000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6E300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29th</w:t>
      </w:r>
      <w:r w:rsidRPr="006E30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E300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786CE796" w:rsidR="00E61721" w:rsidRDefault="00C13194" w:rsidP="00A0177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11401C">
              <w:t>n77 PC2 PC1.5 missing combos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4627F93" w:rsidR="00E61721" w:rsidRDefault="0037335E" w:rsidP="0078544A">
            <w:pPr>
              <w:pStyle w:val="CRCoverPage"/>
              <w:spacing w:after="0"/>
              <w:ind w:left="100"/>
            </w:pPr>
            <w:r>
              <w:t>0</w:t>
            </w:r>
            <w:r w:rsidR="005A1918">
              <w:t>8</w:t>
            </w:r>
            <w:r>
              <w:t>-0</w:t>
            </w:r>
            <w:r w:rsidR="00D60EFA">
              <w:t>9</w:t>
            </w:r>
            <w:r w:rsidR="00263FC9">
              <w:t>-202</w:t>
            </w:r>
            <w:r w:rsidR="00AC7BAD">
              <w:t>5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20EF3772" w:rsidR="00E61721" w:rsidRDefault="00D60E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54D8EC54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04FD5810" w:rsidR="00E61721" w:rsidRDefault="001140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6D11899B" w:rsidR="00E61721" w:rsidRDefault="00D60E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695E670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0084BADD" w:rsidR="00E61721" w:rsidRPr="00263FC9" w:rsidRDefault="0011401C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t>n77 PC2 PC1.5 missing combos</w:t>
            </w:r>
            <w:r>
              <w:t>. Combos listed in attached excel file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C1CDF" w14:textId="77777777" w:rsidR="00D817B8" w:rsidRDefault="00D817B8">
      <w:pPr>
        <w:spacing w:after="0"/>
      </w:pPr>
      <w:r>
        <w:separator/>
      </w:r>
    </w:p>
  </w:endnote>
  <w:endnote w:type="continuationSeparator" w:id="0">
    <w:p w14:paraId="21F56E2A" w14:textId="77777777" w:rsidR="00D817B8" w:rsidRDefault="00D817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04AD" w14:textId="77777777" w:rsidR="00D817B8" w:rsidRDefault="00D817B8">
      <w:pPr>
        <w:spacing w:after="0"/>
      </w:pPr>
      <w:r>
        <w:separator/>
      </w:r>
    </w:p>
  </w:footnote>
  <w:footnote w:type="continuationSeparator" w:id="0">
    <w:p w14:paraId="181B4380" w14:textId="77777777" w:rsidR="00D817B8" w:rsidRDefault="00D817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01C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4FEB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2EE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0F0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1310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8A3"/>
    <w:rsid w:val="00543E6C"/>
    <w:rsid w:val="00545A21"/>
    <w:rsid w:val="0054603F"/>
    <w:rsid w:val="00546838"/>
    <w:rsid w:val="005511C4"/>
    <w:rsid w:val="005524D1"/>
    <w:rsid w:val="0055526D"/>
    <w:rsid w:val="00565087"/>
    <w:rsid w:val="00574F69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A1918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1F75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44A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37EE"/>
    <w:rsid w:val="00AA4068"/>
    <w:rsid w:val="00AA4F59"/>
    <w:rsid w:val="00AA6181"/>
    <w:rsid w:val="00AB46D4"/>
    <w:rsid w:val="00AB5334"/>
    <w:rsid w:val="00AB69AD"/>
    <w:rsid w:val="00AC032E"/>
    <w:rsid w:val="00AC7BAD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3194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26D9D"/>
    <w:rsid w:val="00D3024A"/>
    <w:rsid w:val="00D34828"/>
    <w:rsid w:val="00D41140"/>
    <w:rsid w:val="00D4582A"/>
    <w:rsid w:val="00D46BBB"/>
    <w:rsid w:val="00D503D2"/>
    <w:rsid w:val="00D60EFA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17B8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4FF7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7854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DB608B-CC2E-4ED8-B193-419E0740F6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2025-08-08T19:59:00Z</dcterms:created>
  <dcterms:modified xsi:type="dcterms:W3CDTF">2025-08-08T19:59:00Z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